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Slough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Slough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Slough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Slough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Slough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Slough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66.1% </w:t>
      </w:r>
      <w:r w:rsidRPr="004747BF">
        <w:rPr>
          <w:rFonts w:ascii="Libre Franklin Light" w:eastAsia="Times New Roman" w:hAnsi="Libre Franklin Light" w:cs="Calibri Light"/>
        </w:rPr>
        <w:t xml:space="preserve">of those respondents classified as PGSI 8+ in Slough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Slough is estimated to be </w:t>
      </w:r>
      <w:r w:rsidRPr="00773DF7">
        <w:rPr>
          <w:rFonts w:ascii="Libre Franklin Light" w:eastAsia="Times New Roman" w:hAnsi="Libre Franklin Light" w:cs="Calibri Light"/>
          <w:b/>
          <w:bCs/>
          <w:color w:val="C45911" w:themeColor="accent2" w:themeShade="BF"/>
        </w:rPr>
        <w:t xml:space="preserve">£3,927,724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Slough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Slough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l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Slough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l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Slough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l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Slough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Slough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Slough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Slough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Slough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£3,927,724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Slough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£63,976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£1,323,063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£94,780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£26,657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£48,871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£2,370,377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£3,927,724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Slough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Slough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Slough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Slough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Slough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Slough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1C74D56-6E28-4E5F-B970-573458037D1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